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4903" w14:textId="77777777" w:rsidR="00F72AB4" w:rsidRPr="003E4449" w:rsidRDefault="00F72AB4" w:rsidP="00CC6F83">
      <w:pPr>
        <w:pStyle w:val="berschrift1"/>
        <w:rPr>
          <w:rFonts w:cs="Arial"/>
        </w:rPr>
      </w:pPr>
      <w:r>
        <w:t>Modelo 3 – Ventilador solar</w:t>
      </w:r>
    </w:p>
    <w:p w14:paraId="2510A978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0B422EF9" w14:textId="77777777" w:rsidR="00F72AB4" w:rsidRPr="003E4449" w:rsidRDefault="00F72AB4" w:rsidP="00CC6F83">
      <w:pPr>
        <w:pStyle w:val="berschrift2"/>
        <w:rPr>
          <w:rFonts w:cs="Arial"/>
        </w:rPr>
      </w:pPr>
      <w:r>
        <w:t>Tema</w:t>
      </w:r>
    </w:p>
    <w:p w14:paraId="0510B9C9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Estudiaremos la energía solar por medio de un modelo funcional sobre energía fotovoltaica y aprenderemos investigando acerca de una forma alternativa de energía para generar energía en el contexto de las energías renovables.</w:t>
      </w:r>
    </w:p>
    <w:p w14:paraId="6DB417C1" w14:textId="77777777" w:rsidR="00F72AB4" w:rsidRPr="003E4449" w:rsidRDefault="00F72AB4" w:rsidP="00CC6F83">
      <w:pPr>
        <w:pStyle w:val="berschrift2"/>
        <w:rPr>
          <w:rFonts w:cs="Arial"/>
        </w:rPr>
      </w:pPr>
      <w:r>
        <w:t>Objetivo de aprendizaje</w:t>
      </w:r>
    </w:p>
    <w:p w14:paraId="310028BF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Producción de energía a partir de energías renovables. De energía radiante (energía solar) a energía eléctrica (corriente).</w:t>
      </w:r>
    </w:p>
    <w:p w14:paraId="6E27F4EF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Factores que influyen en la generación solar de electricidad.</w:t>
      </w:r>
    </w:p>
    <w:p w14:paraId="0DEC74F4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Optimización de sistemas de energía solar.</w:t>
      </w:r>
    </w:p>
    <w:p w14:paraId="434F7F7E" w14:textId="77777777" w:rsidR="001541CF" w:rsidRDefault="001541CF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Conexión en serie y conexión en paralelo.</w:t>
      </w:r>
    </w:p>
    <w:p w14:paraId="5BDAF038" w14:textId="77777777" w:rsidR="00330940" w:rsidRPr="003E4449" w:rsidRDefault="00330940" w:rsidP="00330940">
      <w:pPr>
        <w:pStyle w:val="berschrift2"/>
        <w:rPr>
          <w:rFonts w:cs="Arial"/>
        </w:rPr>
      </w:pPr>
      <w:r>
        <w:t>Conocimientos previos</w:t>
      </w:r>
    </w:p>
    <w:p w14:paraId="793E8050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Circuito eléctrico</w:t>
      </w:r>
    </w:p>
    <w:p w14:paraId="6DCD7372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406B" w14:textId="77777777" w:rsidR="00F72AB4" w:rsidRDefault="00F72AB4">
      <w:r>
        <w:separator/>
      </w:r>
    </w:p>
  </w:endnote>
  <w:endnote w:type="continuationSeparator" w:id="0">
    <w:p w14:paraId="5A53041A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3A53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46EF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C165DF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3CE2" w14:textId="77777777" w:rsidR="00F72AB4" w:rsidRDefault="00F72AB4">
      <w:r>
        <w:separator/>
      </w:r>
    </w:p>
  </w:footnote>
  <w:footnote w:type="continuationSeparator" w:id="0">
    <w:p w14:paraId="6E63E5D6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A5281" w14:textId="413817D7" w:rsidR="00F72AB4" w:rsidRDefault="00F72AB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AA142B">
      <w:rPr>
        <w:noProof/>
      </w:rPr>
      <w:drawing>
        <wp:inline distT="0" distB="0" distL="0" distR="0" wp14:anchorId="67069655" wp14:editId="39BA7570">
          <wp:extent cx="2581275" cy="42862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38EF" w14:textId="270FA947" w:rsidR="00A53CBB" w:rsidRDefault="00A53CBB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013C9CA" wp14:editId="38DD3C2E">
          <wp:simplePos x="0" y="0"/>
          <wp:positionH relativeFrom="margin">
            <wp:align>right</wp:align>
          </wp:positionH>
          <wp:positionV relativeFrom="paragraph">
            <wp:posOffset>118110</wp:posOffset>
          </wp:positionV>
          <wp:extent cx="685800" cy="68580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2C23910" wp14:editId="284A950C">
          <wp:simplePos x="0" y="0"/>
          <wp:positionH relativeFrom="margin">
            <wp:align>center</wp:align>
          </wp:positionH>
          <wp:positionV relativeFrom="paragraph">
            <wp:posOffset>109220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08B56D" w14:textId="0C1F47BC" w:rsidR="00F72AB4" w:rsidRDefault="00C165DF">
    <w:pPr>
      <w:pStyle w:val="Kopfzeile"/>
    </w:pPr>
    <w:r>
      <w:t>Material didáctico de energía solar – Education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501640">
    <w:abstractNumId w:val="23"/>
  </w:num>
  <w:num w:numId="2" w16cid:durableId="2060326355">
    <w:abstractNumId w:val="10"/>
  </w:num>
  <w:num w:numId="3" w16cid:durableId="964000241">
    <w:abstractNumId w:val="10"/>
  </w:num>
  <w:num w:numId="4" w16cid:durableId="1106653389">
    <w:abstractNumId w:val="10"/>
  </w:num>
  <w:num w:numId="5" w16cid:durableId="969288529">
    <w:abstractNumId w:val="10"/>
  </w:num>
  <w:num w:numId="6" w16cid:durableId="1279918301">
    <w:abstractNumId w:val="10"/>
  </w:num>
  <w:num w:numId="7" w16cid:durableId="1701202017">
    <w:abstractNumId w:val="10"/>
  </w:num>
  <w:num w:numId="8" w16cid:durableId="1252549821">
    <w:abstractNumId w:val="10"/>
  </w:num>
  <w:num w:numId="9" w16cid:durableId="216670500">
    <w:abstractNumId w:val="10"/>
  </w:num>
  <w:num w:numId="10" w16cid:durableId="1053390097">
    <w:abstractNumId w:val="10"/>
  </w:num>
  <w:num w:numId="11" w16cid:durableId="1182402818">
    <w:abstractNumId w:val="13"/>
  </w:num>
  <w:num w:numId="12" w16cid:durableId="1191648124">
    <w:abstractNumId w:val="27"/>
  </w:num>
  <w:num w:numId="13" w16cid:durableId="1926570159">
    <w:abstractNumId w:val="12"/>
  </w:num>
  <w:num w:numId="14" w16cid:durableId="1606182856">
    <w:abstractNumId w:val="30"/>
  </w:num>
  <w:num w:numId="15" w16cid:durableId="363331850">
    <w:abstractNumId w:val="17"/>
  </w:num>
  <w:num w:numId="16" w16cid:durableId="440421717">
    <w:abstractNumId w:val="14"/>
  </w:num>
  <w:num w:numId="17" w16cid:durableId="1531338515">
    <w:abstractNumId w:val="15"/>
  </w:num>
  <w:num w:numId="18" w16cid:durableId="859900167">
    <w:abstractNumId w:val="18"/>
  </w:num>
  <w:num w:numId="19" w16cid:durableId="1339695171">
    <w:abstractNumId w:val="29"/>
  </w:num>
  <w:num w:numId="20" w16cid:durableId="1012875279">
    <w:abstractNumId w:val="26"/>
  </w:num>
  <w:num w:numId="21" w16cid:durableId="1628313443">
    <w:abstractNumId w:val="25"/>
  </w:num>
  <w:num w:numId="22" w16cid:durableId="1532839052">
    <w:abstractNumId w:val="20"/>
  </w:num>
  <w:num w:numId="23" w16cid:durableId="71320080">
    <w:abstractNumId w:val="22"/>
  </w:num>
  <w:num w:numId="24" w16cid:durableId="1713921736">
    <w:abstractNumId w:val="21"/>
  </w:num>
  <w:num w:numId="25" w16cid:durableId="43143176">
    <w:abstractNumId w:val="24"/>
  </w:num>
  <w:num w:numId="26" w16cid:durableId="73629423">
    <w:abstractNumId w:val="28"/>
  </w:num>
  <w:num w:numId="27" w16cid:durableId="1186284052">
    <w:abstractNumId w:val="9"/>
  </w:num>
  <w:num w:numId="28" w16cid:durableId="370810535">
    <w:abstractNumId w:val="7"/>
  </w:num>
  <w:num w:numId="29" w16cid:durableId="400178316">
    <w:abstractNumId w:val="6"/>
  </w:num>
  <w:num w:numId="30" w16cid:durableId="752317033">
    <w:abstractNumId w:val="5"/>
  </w:num>
  <w:num w:numId="31" w16cid:durableId="1871798995">
    <w:abstractNumId w:val="4"/>
  </w:num>
  <w:num w:numId="32" w16cid:durableId="808137003">
    <w:abstractNumId w:val="8"/>
  </w:num>
  <w:num w:numId="33" w16cid:durableId="945888716">
    <w:abstractNumId w:val="3"/>
  </w:num>
  <w:num w:numId="34" w16cid:durableId="2115902997">
    <w:abstractNumId w:val="2"/>
  </w:num>
  <w:num w:numId="35" w16cid:durableId="183447775">
    <w:abstractNumId w:val="1"/>
  </w:num>
  <w:num w:numId="36" w16cid:durableId="138115936">
    <w:abstractNumId w:val="0"/>
  </w:num>
  <w:num w:numId="37" w16cid:durableId="1029525634">
    <w:abstractNumId w:val="11"/>
  </w:num>
  <w:num w:numId="38" w16cid:durableId="1840847159">
    <w:abstractNumId w:val="19"/>
  </w:num>
  <w:num w:numId="39" w16cid:durableId="12815694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19BE"/>
    <w:rsid w:val="00115EF8"/>
    <w:rsid w:val="00115F2E"/>
    <w:rsid w:val="0012561E"/>
    <w:rsid w:val="001278F5"/>
    <w:rsid w:val="00150FB2"/>
    <w:rsid w:val="00151176"/>
    <w:rsid w:val="001541CF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2EEC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8047B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CB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42B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65DF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5E38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4CE8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7636C9C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5792714-4740-4048-B2B5-03386AF7D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6B5FD4-3831-4E12-91DE-79F8B77F2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856BE-BBA4-463E-BFDE-FA6BAD0031A8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4</cp:revision>
  <cp:lastPrinted>2020-09-13T13:44:00Z</cp:lastPrinted>
  <dcterms:created xsi:type="dcterms:W3CDTF">2021-02-24T21:09:00Z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